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704" w:rsidRDefault="00D61704" w:rsidP="00D617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Geoffrey COLYN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D61704" w:rsidRDefault="00D61704" w:rsidP="00D617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1704" w:rsidRDefault="00D61704" w:rsidP="00D617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1704" w:rsidRDefault="00D61704" w:rsidP="00D617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Essex into lands</w:t>
      </w:r>
    </w:p>
    <w:p w:rsidR="00D61704" w:rsidRDefault="00D61704" w:rsidP="00D617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Anne Stafford, Countess of March(q.v.).</w:t>
      </w:r>
    </w:p>
    <w:p w:rsidR="00D61704" w:rsidRDefault="00D61704" w:rsidP="00D617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24-78)</w:t>
      </w:r>
    </w:p>
    <w:p w:rsidR="00D61704" w:rsidRDefault="00D61704" w:rsidP="00D617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1704" w:rsidRDefault="00D61704" w:rsidP="00D617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1704" w:rsidRPr="009F4F81" w:rsidRDefault="00D61704" w:rsidP="00D617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March 2016</w:t>
      </w:r>
    </w:p>
    <w:p w:rsidR="006B2F86" w:rsidRPr="00D61704" w:rsidRDefault="00D6170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D6170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704" w:rsidRDefault="00D61704" w:rsidP="00E71FC3">
      <w:pPr>
        <w:spacing w:after="0" w:line="240" w:lineRule="auto"/>
      </w:pPr>
      <w:r>
        <w:separator/>
      </w:r>
    </w:p>
  </w:endnote>
  <w:endnote w:type="continuationSeparator" w:id="0">
    <w:p w:rsidR="00D61704" w:rsidRDefault="00D6170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704" w:rsidRDefault="00D61704" w:rsidP="00E71FC3">
      <w:pPr>
        <w:spacing w:after="0" w:line="240" w:lineRule="auto"/>
      </w:pPr>
      <w:r>
        <w:separator/>
      </w:r>
    </w:p>
  </w:footnote>
  <w:footnote w:type="continuationSeparator" w:id="0">
    <w:p w:rsidR="00D61704" w:rsidRDefault="00D6170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704"/>
    <w:rsid w:val="00AB52E8"/>
    <w:rsid w:val="00B16D3F"/>
    <w:rsid w:val="00D6170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677B5"/>
  <w15:chartTrackingRefBased/>
  <w15:docId w15:val="{2F53344A-1606-4618-8652-804475000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2016-03-21T21:02:00Z</dcterms:created>
  <dcterms:modified xsi:type="dcterms:W3CDTF">2016-03-21T21:03:00Z</dcterms:modified>
</cp:coreProperties>
</file>